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D6" w:rsidRDefault="00DB7AD6" w:rsidP="00DB7AD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印鉴式样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DB7AD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DB7AD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7AD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7AD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真实有效；法定代表人亲自办理则无需提供；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DB7AD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真实有效；法定代表人亲自办理则无需提供</w:t>
            </w:r>
            <w:r>
              <w:rPr>
                <w:kern w:val="2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7AD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0008">
              <w:rPr>
                <w:rFonts w:hint="eastAsia"/>
                <w:sz w:val="18"/>
                <w:szCs w:val="18"/>
              </w:rPr>
              <w:t>印</w:t>
            </w:r>
            <w:r>
              <w:rPr>
                <w:rFonts w:hint="eastAsia"/>
                <w:sz w:val="18"/>
                <w:szCs w:val="18"/>
              </w:rPr>
              <w:t>章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7AD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DB7AD6" w:rsidRDefault="00DB7AD6" w:rsidP="00771D85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DB7AD6" w:rsidRDefault="00DB7AD6" w:rsidP="00771D85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DB7AD6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DB7AD6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DB7AD6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7AD6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AD6" w:rsidRDefault="00DB7AD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7AD6" w:rsidRDefault="00DB7AD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DB7AD6" w:rsidRPr="002E0008" w:rsidRDefault="00DB7AD6">
      <w:pPr>
        <w:rPr>
          <w:rFonts w:cs="Times New Roman"/>
        </w:rPr>
      </w:pPr>
    </w:p>
    <w:sectPr w:rsidR="00DB7AD6" w:rsidRPr="002E000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AD6" w:rsidRDefault="00DB7AD6" w:rsidP="002E000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B7AD6" w:rsidRDefault="00DB7AD6" w:rsidP="002E000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AD6" w:rsidRDefault="00DB7AD6" w:rsidP="002E000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B7AD6" w:rsidRDefault="00DB7AD6" w:rsidP="002E000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EF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0A78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0767"/>
    <w:rsid w:val="00204064"/>
    <w:rsid w:val="00204C97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3260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EBB"/>
    <w:rsid w:val="002978B9"/>
    <w:rsid w:val="00297989"/>
    <w:rsid w:val="00297F6B"/>
    <w:rsid w:val="002A08C1"/>
    <w:rsid w:val="002A0C4F"/>
    <w:rsid w:val="002A39E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008"/>
    <w:rsid w:val="002E003C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2FD5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0FCC"/>
    <w:rsid w:val="00771D85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62FC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86BCC"/>
    <w:rsid w:val="00C86D5F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D6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008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E000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000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E000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00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110</Words>
  <Characters>627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2018-07-21T11:38:00Z</dcterms:created>
  <dcterms:modified xsi:type="dcterms:W3CDTF">2018-08-04T06:36:00Z</dcterms:modified>
</cp:coreProperties>
</file>